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D2D0" w14:textId="18ED8974" w:rsidR="00A13D7F" w:rsidRDefault="00A13D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MASSY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BBEF836" w14:textId="211D192D" w:rsidR="00A13D7F" w:rsidRDefault="00A13D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Draper.</w:t>
      </w:r>
    </w:p>
    <w:p w14:paraId="745BA83D" w14:textId="7B5224A4" w:rsidR="00A13D7F" w:rsidRDefault="00A13D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4AAC8" w14:textId="6028703A" w:rsidR="00A13D7F" w:rsidRDefault="00A13D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65C68" w14:textId="41F47393" w:rsidR="00A13D7F" w:rsidRDefault="00A13D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Cradok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tailor(q.v.), gifted him his goods and chattels.</w:t>
      </w:r>
    </w:p>
    <w:p w14:paraId="436983A8" w14:textId="77777777" w:rsidR="0013240E" w:rsidRDefault="00A13D7F" w:rsidP="001324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3240E">
        <w:rPr>
          <w:rFonts w:ascii="Times New Roman" w:hAnsi="Times New Roman" w:cs="Times New Roman"/>
          <w:sz w:val="24"/>
          <w:szCs w:val="24"/>
        </w:rPr>
        <w:t>(C.C.R. 1476-85 p.106)</w:t>
      </w:r>
    </w:p>
    <w:p w14:paraId="41EC8A17" w14:textId="77777777" w:rsidR="0013240E" w:rsidRDefault="0013240E" w:rsidP="00132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7A67D4" w14:textId="77777777" w:rsidR="0013240E" w:rsidRDefault="0013240E" w:rsidP="00132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2AFE2" w14:textId="6C76E127" w:rsidR="00A13D7F" w:rsidRDefault="0013240E" w:rsidP="001324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2021</w:t>
      </w:r>
    </w:p>
    <w:p w14:paraId="27A87A40" w14:textId="77777777" w:rsidR="0013240E" w:rsidRPr="00A13D7F" w:rsidRDefault="0013240E" w:rsidP="00132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3240E" w:rsidRPr="00A13D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9EC07" w14:textId="77777777" w:rsidR="00A13D7F" w:rsidRDefault="00A13D7F" w:rsidP="009139A6">
      <w:r>
        <w:separator/>
      </w:r>
    </w:p>
  </w:endnote>
  <w:endnote w:type="continuationSeparator" w:id="0">
    <w:p w14:paraId="7A7BAD2C" w14:textId="77777777" w:rsidR="00A13D7F" w:rsidRDefault="00A13D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5D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A0B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52A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1A7C3" w14:textId="77777777" w:rsidR="00A13D7F" w:rsidRDefault="00A13D7F" w:rsidP="009139A6">
      <w:r>
        <w:separator/>
      </w:r>
    </w:p>
  </w:footnote>
  <w:footnote w:type="continuationSeparator" w:id="0">
    <w:p w14:paraId="5081CF5D" w14:textId="77777777" w:rsidR="00A13D7F" w:rsidRDefault="00A13D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1D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72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A0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7F"/>
    <w:rsid w:val="000666E0"/>
    <w:rsid w:val="0013240E"/>
    <w:rsid w:val="002510B7"/>
    <w:rsid w:val="005C130B"/>
    <w:rsid w:val="00826F5C"/>
    <w:rsid w:val="009139A6"/>
    <w:rsid w:val="009448BB"/>
    <w:rsid w:val="00A13D7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6CC14"/>
  <w15:chartTrackingRefBased/>
  <w15:docId w15:val="{56BC31F7-B948-4120-B4BA-9377F5D8B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2021-05-14T20:35:00Z</dcterms:created>
  <dcterms:modified xsi:type="dcterms:W3CDTF">2021-05-14T20:54:00Z</dcterms:modified>
</cp:coreProperties>
</file>